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FEB1E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SOMERVYLE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22DB92CD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St. Matthew Friday Street, London.</w:t>
      </w:r>
    </w:p>
    <w:p w14:paraId="5C9B7F17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76D2C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40654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Katherine.</w:t>
      </w:r>
    </w:p>
    <w:p w14:paraId="47039A15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703B0219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p.79)</w:t>
      </w:r>
    </w:p>
    <w:p w14:paraId="22CC7D8F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F98FD3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F3FF6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in which he asked to be buried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St.Paul’s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churchyard</w:t>
      </w:r>
    </w:p>
    <w:p w14:paraId="62157D95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under a large stone where Katherine was buried.  (ibid.pp.79 and 247)</w:t>
      </w:r>
    </w:p>
    <w:p w14:paraId="6D7FA653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(ibid.p.247)</w:t>
      </w:r>
    </w:p>
    <w:p w14:paraId="551CBF41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E1F941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407E1" w14:textId="77777777" w:rsidR="00B84A2F" w:rsidRDefault="00B84A2F" w:rsidP="00B84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2021</w:t>
      </w:r>
    </w:p>
    <w:p w14:paraId="74F788F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9CA0" w14:textId="77777777" w:rsidR="00B84A2F" w:rsidRDefault="00B84A2F" w:rsidP="009139A6">
      <w:r>
        <w:separator/>
      </w:r>
    </w:p>
  </w:endnote>
  <w:endnote w:type="continuationSeparator" w:id="0">
    <w:p w14:paraId="2BE6D0FA" w14:textId="77777777" w:rsidR="00B84A2F" w:rsidRDefault="00B84A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5A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DA4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5F8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E4425" w14:textId="77777777" w:rsidR="00B84A2F" w:rsidRDefault="00B84A2F" w:rsidP="009139A6">
      <w:r>
        <w:separator/>
      </w:r>
    </w:p>
  </w:footnote>
  <w:footnote w:type="continuationSeparator" w:id="0">
    <w:p w14:paraId="3E5A1A96" w14:textId="77777777" w:rsidR="00B84A2F" w:rsidRDefault="00B84A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2C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728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0D1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2F"/>
    <w:rsid w:val="000666E0"/>
    <w:rsid w:val="002510B7"/>
    <w:rsid w:val="005C130B"/>
    <w:rsid w:val="00826F5C"/>
    <w:rsid w:val="009139A6"/>
    <w:rsid w:val="009448BB"/>
    <w:rsid w:val="00A3176C"/>
    <w:rsid w:val="00AE65F8"/>
    <w:rsid w:val="00B84A2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6EF8"/>
  <w15:chartTrackingRefBased/>
  <w15:docId w15:val="{6915F83A-43EB-4DB8-A1EF-908682C9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2021-05-11T18:34:00Z</dcterms:created>
  <dcterms:modified xsi:type="dcterms:W3CDTF">2021-05-11T18:35:00Z</dcterms:modified>
</cp:coreProperties>
</file>